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F4E" w:rsidRDefault="00C64F4E" w:rsidP="00C64F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ELYOT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C64F4E" w:rsidRDefault="00C64F4E" w:rsidP="00C64F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4F4E" w:rsidRDefault="00C64F4E" w:rsidP="00C64F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4F4E" w:rsidRDefault="00C64F4E" w:rsidP="00C64F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into land of the late</w:t>
      </w:r>
    </w:p>
    <w:p w:rsidR="00C64F4E" w:rsidRDefault="00C64F4E" w:rsidP="00C64F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Iwe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Cadbury, Devon.</w:t>
      </w:r>
    </w:p>
    <w:p w:rsidR="00C64F4E" w:rsidRDefault="00C64F4E" w:rsidP="00C64F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24-121)</w:t>
      </w:r>
    </w:p>
    <w:p w:rsidR="00C64F4E" w:rsidRDefault="00C64F4E" w:rsidP="00C64F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4F4E" w:rsidRDefault="00C64F4E" w:rsidP="00C64F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64F4E" w:rsidRDefault="00C64F4E" w:rsidP="00C64F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  <w:bookmarkStart w:id="0" w:name="_GoBack"/>
      <w:bookmarkEnd w:id="0"/>
    </w:p>
    <w:sectPr w:rsidR="006B2F86" w:rsidRPr="00C64F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F4E" w:rsidRDefault="00C64F4E" w:rsidP="00E71FC3">
      <w:pPr>
        <w:spacing w:after="0" w:line="240" w:lineRule="auto"/>
      </w:pPr>
      <w:r>
        <w:separator/>
      </w:r>
    </w:p>
  </w:endnote>
  <w:endnote w:type="continuationSeparator" w:id="0">
    <w:p w:rsidR="00C64F4E" w:rsidRDefault="00C64F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F4E" w:rsidRDefault="00C64F4E" w:rsidP="00E71FC3">
      <w:pPr>
        <w:spacing w:after="0" w:line="240" w:lineRule="auto"/>
      </w:pPr>
      <w:r>
        <w:separator/>
      </w:r>
    </w:p>
  </w:footnote>
  <w:footnote w:type="continuationSeparator" w:id="0">
    <w:p w:rsidR="00C64F4E" w:rsidRDefault="00C64F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F4E"/>
    <w:rsid w:val="00AB52E8"/>
    <w:rsid w:val="00B16D3F"/>
    <w:rsid w:val="00C64F4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416D0"/>
  <w15:chartTrackingRefBased/>
  <w15:docId w15:val="{1D458660-3B5C-4ADC-895E-A4A1A17D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2016-06-03T19:48:00Z</dcterms:created>
  <dcterms:modified xsi:type="dcterms:W3CDTF">2016-06-03T19:49:00Z</dcterms:modified>
</cp:coreProperties>
</file>